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C3960" w14:textId="77777777" w:rsidR="00A116AC" w:rsidRDefault="00A116AC" w:rsidP="00A116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FULLERE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 xml:space="preserve">fl.1401) </w:t>
      </w:r>
    </w:p>
    <w:p w14:paraId="6C51DE01" w14:textId="77777777" w:rsidR="00A116AC" w:rsidRDefault="00A116AC" w:rsidP="00A116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Norwich. Brasier.</w:t>
      </w:r>
    </w:p>
    <w:p w14:paraId="1BBECD2B" w14:textId="77777777" w:rsidR="00A116AC" w:rsidRDefault="00A116AC" w:rsidP="00A116AC">
      <w:pPr>
        <w:pStyle w:val="NoSpacing"/>
        <w:rPr>
          <w:rFonts w:cs="Times New Roman"/>
          <w:szCs w:val="24"/>
        </w:rPr>
      </w:pPr>
    </w:p>
    <w:p w14:paraId="01D1A764" w14:textId="77777777" w:rsidR="00A116AC" w:rsidRDefault="00A116AC" w:rsidP="00A116AC">
      <w:pPr>
        <w:pStyle w:val="NoSpacing"/>
        <w:rPr>
          <w:rFonts w:cs="Times New Roman"/>
          <w:szCs w:val="24"/>
        </w:rPr>
      </w:pPr>
    </w:p>
    <w:p w14:paraId="630F66B7" w14:textId="77777777" w:rsidR="00A116AC" w:rsidRDefault="00A116AC" w:rsidP="00A116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1401</w:t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Lymnour</w:t>
      </w:r>
      <w:proofErr w:type="spellEnd"/>
      <w:r>
        <w:rPr>
          <w:rFonts w:cs="Times New Roman"/>
          <w:szCs w:val="24"/>
        </w:rPr>
        <w:t xml:space="preserve"> of Norwich(q.v.) and the other executors of John Drake of</w:t>
      </w:r>
    </w:p>
    <w:p w14:paraId="60E46DF2" w14:textId="77777777" w:rsidR="00A116AC" w:rsidRDefault="00A116AC" w:rsidP="00A116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North Walsham(q.v.) brought a plaint of debt against him and Roger Drayton</w:t>
      </w:r>
    </w:p>
    <w:p w14:paraId="365ACA3C" w14:textId="77777777" w:rsidR="00A116AC" w:rsidRDefault="00A116AC" w:rsidP="00A116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Yarmouth(q.v.).</w:t>
      </w:r>
    </w:p>
    <w:p w14:paraId="540D3A29" w14:textId="77777777" w:rsidR="00A116AC" w:rsidRDefault="00A116AC" w:rsidP="00A116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12DF6">
          <w:rPr>
            <w:rStyle w:val="Hyperlink"/>
            <w:rFonts w:cs="Times New Roman"/>
            <w:szCs w:val="24"/>
          </w:rPr>
          <w:t>https://waalt.uh.edu/index.php/CP40/561:_A-J</w:t>
        </w:r>
      </w:hyperlink>
      <w:r>
        <w:rPr>
          <w:rFonts w:cs="Times New Roman"/>
          <w:szCs w:val="24"/>
        </w:rPr>
        <w:t xml:space="preserve"> )</w:t>
      </w:r>
    </w:p>
    <w:p w14:paraId="1A7D12FC" w14:textId="77777777" w:rsidR="00A116AC" w:rsidRDefault="00A116AC" w:rsidP="00A116AC">
      <w:pPr>
        <w:pStyle w:val="NoSpacing"/>
        <w:rPr>
          <w:rFonts w:cs="Times New Roman"/>
          <w:szCs w:val="24"/>
        </w:rPr>
      </w:pPr>
    </w:p>
    <w:p w14:paraId="4B4E0A17" w14:textId="77777777" w:rsidR="00A116AC" w:rsidRDefault="00A116AC" w:rsidP="00A116AC">
      <w:pPr>
        <w:pStyle w:val="NoSpacing"/>
        <w:rPr>
          <w:rFonts w:cs="Times New Roman"/>
          <w:szCs w:val="24"/>
        </w:rPr>
      </w:pPr>
    </w:p>
    <w:p w14:paraId="0BE5E535" w14:textId="77777777" w:rsidR="00A116AC" w:rsidRDefault="00A116AC" w:rsidP="00A116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May 2023</w:t>
      </w:r>
    </w:p>
    <w:p w14:paraId="5F89DC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9ED5A" w14:textId="77777777" w:rsidR="00A116AC" w:rsidRDefault="00A116AC" w:rsidP="009139A6">
      <w:r>
        <w:separator/>
      </w:r>
    </w:p>
  </w:endnote>
  <w:endnote w:type="continuationSeparator" w:id="0">
    <w:p w14:paraId="666FA956" w14:textId="77777777" w:rsidR="00A116AC" w:rsidRDefault="00A116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BD0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34D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134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66D10" w14:textId="77777777" w:rsidR="00A116AC" w:rsidRDefault="00A116AC" w:rsidP="009139A6">
      <w:r>
        <w:separator/>
      </w:r>
    </w:p>
  </w:footnote>
  <w:footnote w:type="continuationSeparator" w:id="0">
    <w:p w14:paraId="748D7CF0" w14:textId="77777777" w:rsidR="00A116AC" w:rsidRDefault="00A116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F6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18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02C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6AC"/>
    <w:rsid w:val="000666E0"/>
    <w:rsid w:val="002510B7"/>
    <w:rsid w:val="005C130B"/>
    <w:rsid w:val="00826F5C"/>
    <w:rsid w:val="009139A6"/>
    <w:rsid w:val="009448BB"/>
    <w:rsid w:val="00947624"/>
    <w:rsid w:val="00A116AC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F2D3B"/>
  <w15:chartTrackingRefBased/>
  <w15:docId w15:val="{A600C482-B1D2-434E-96DB-3BF8D8EFF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16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6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2023-05-25T09:11:00Z</dcterms:created>
  <dcterms:modified xsi:type="dcterms:W3CDTF">2023-05-25T09:12:00Z</dcterms:modified>
</cp:coreProperties>
</file>